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451" w:rsidRDefault="00F46451" w:rsidP="00F464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VIRLY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F46451" w:rsidRDefault="00F46451" w:rsidP="00F464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Clerk.</w:t>
      </w:r>
    </w:p>
    <w:p w:rsidR="00F46451" w:rsidRDefault="00F46451" w:rsidP="00F464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6451" w:rsidRDefault="00F46451" w:rsidP="00F464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6451" w:rsidRDefault="00F46451" w:rsidP="00F464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Jan.1421</w:t>
      </w:r>
      <w:r>
        <w:rPr>
          <w:rFonts w:ascii="Times New Roman" w:hAnsi="Times New Roman" w:cs="Times New Roman"/>
          <w:sz w:val="24"/>
          <w:szCs w:val="24"/>
        </w:rPr>
        <w:tab/>
        <w:t xml:space="preserve">John Gambon(q.v.) granted the manors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Uphall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Brandon Hall and </w:t>
      </w:r>
    </w:p>
    <w:p w:rsidR="00F46451" w:rsidRDefault="00F46451" w:rsidP="00F46451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Skeyton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Norfolk, with other lands etc. to him 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Pasmer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F46451" w:rsidRDefault="00F46451" w:rsidP="00F464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24-199)</w:t>
      </w:r>
    </w:p>
    <w:p w:rsidR="00F46451" w:rsidRDefault="00F46451" w:rsidP="00F464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6451" w:rsidRDefault="00F46451" w:rsidP="00F464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6451" w:rsidRDefault="00F46451" w:rsidP="00F464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May 2016</w:t>
      </w:r>
    </w:p>
    <w:p w:rsidR="006B2F86" w:rsidRPr="00E71FC3" w:rsidRDefault="00F4645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451" w:rsidRDefault="00F46451" w:rsidP="00E71FC3">
      <w:pPr>
        <w:spacing w:after="0" w:line="240" w:lineRule="auto"/>
      </w:pPr>
      <w:r>
        <w:separator/>
      </w:r>
    </w:p>
  </w:endnote>
  <w:endnote w:type="continuationSeparator" w:id="0">
    <w:p w:rsidR="00F46451" w:rsidRDefault="00F464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451" w:rsidRDefault="00F46451" w:rsidP="00E71FC3">
      <w:pPr>
        <w:spacing w:after="0" w:line="240" w:lineRule="auto"/>
      </w:pPr>
      <w:r>
        <w:separator/>
      </w:r>
    </w:p>
  </w:footnote>
  <w:footnote w:type="continuationSeparator" w:id="0">
    <w:p w:rsidR="00F46451" w:rsidRDefault="00F464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451"/>
    <w:rsid w:val="00AB52E8"/>
    <w:rsid w:val="00B16D3F"/>
    <w:rsid w:val="00E71FC3"/>
    <w:rsid w:val="00EF4813"/>
    <w:rsid w:val="00F4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F1E3E3-A508-4CAF-824B-A4BB3BE0D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2016-05-26T20:07:00Z</dcterms:created>
  <dcterms:modified xsi:type="dcterms:W3CDTF">2016-05-26T20:07:00Z</dcterms:modified>
</cp:coreProperties>
</file>